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69D9" w:rsidRDefault="008969D9" w:rsidP="00C51A7A">
      <w:pPr>
        <w:pStyle w:val="NoSpacing"/>
        <w:shd w:val="clear" w:color="auto" w:fill="F4B083"/>
        <w:jc w:val="center"/>
        <w:rPr>
          <w:rFonts w:ascii="Times New Roman" w:hAnsi="Times New Roman"/>
          <w:b/>
          <w:sz w:val="24"/>
        </w:rPr>
      </w:pPr>
      <w:r w:rsidRPr="00C51A7A">
        <w:rPr>
          <w:rFonts w:ascii="Times New Roman" w:hAnsi="Times New Roman"/>
          <w:b/>
          <w:sz w:val="24"/>
        </w:rPr>
        <w:t>KESİRLER İLE İLGİLİ PROBLEMLER</w:t>
      </w:r>
    </w:p>
    <w:p w:rsidR="008969D9" w:rsidRDefault="008969D9" w:rsidP="00C51A7A"/>
    <w:p w:rsidR="008969D9" w:rsidRDefault="008969D9" w:rsidP="00C51A7A">
      <w:pPr>
        <w:pStyle w:val="NoSpacing"/>
        <w:numPr>
          <w:ilvl w:val="0"/>
          <w:numId w:val="9"/>
        </w:numPr>
        <w:rPr>
          <w:rFonts w:ascii="Times New Roman" w:hAnsi="Times New Roman"/>
          <w:b/>
          <w:sz w:val="24"/>
        </w:rPr>
        <w:sectPr w:rsidR="008969D9" w:rsidSect="003925D1">
          <w:type w:val="continuous"/>
          <w:pgSz w:w="11906" w:h="16838"/>
          <w:pgMar w:top="1417" w:right="1417" w:bottom="1417" w:left="1417" w:header="708" w:footer="708" w:gutter="0"/>
          <w:cols w:sep="1" w:space="709"/>
          <w:docGrid w:linePitch="360"/>
        </w:sectPr>
      </w:pPr>
    </w:p>
    <w:p w:rsidR="008969D9" w:rsidRPr="00C51A7A" w:rsidRDefault="008969D9" w:rsidP="00C51A7A">
      <w:pPr>
        <w:pStyle w:val="NoSpacing"/>
        <w:numPr>
          <w:ilvl w:val="0"/>
          <w:numId w:val="9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63 sayfalık kitabın </w:t>
      </w:r>
      <w:r w:rsidRPr="00C51A7A">
        <w:rPr>
          <w:rFonts w:ascii="Times New Roman" w:hAnsi="Times New Roman"/>
          <w:sz w:val="24"/>
          <w:u w:val="single"/>
        </w:rPr>
        <w:t>1</w:t>
      </w:r>
      <w:r>
        <w:rPr>
          <w:rFonts w:ascii="Times New Roman" w:hAnsi="Times New Roman"/>
          <w:sz w:val="24"/>
        </w:rPr>
        <w:t>’ini</w:t>
      </w:r>
    </w:p>
    <w:p w:rsidR="008969D9" w:rsidRPr="00C51A7A" w:rsidRDefault="008969D9" w:rsidP="00C51A7A">
      <w:pPr>
        <w:pStyle w:val="NoSpacing"/>
        <w:ind w:left="720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                               9 </w:t>
      </w:r>
    </w:p>
    <w:p w:rsidR="008969D9" w:rsidRDefault="008969D9" w:rsidP="00C51A7A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okuduğuma göre; okumam gereken kaç sayfa kalmıştır?</w:t>
      </w:r>
    </w:p>
    <w:p w:rsidR="008969D9" w:rsidRDefault="008969D9" w:rsidP="00C51A7A">
      <w:pPr>
        <w:pStyle w:val="NoSpacing"/>
        <w:ind w:left="720"/>
        <w:rPr>
          <w:rFonts w:ascii="Times New Roman" w:hAnsi="Times New Roman"/>
          <w:sz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8969D9" w:rsidRPr="00D73F2F" w:rsidTr="00D73F2F"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C51A7A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8969D9" w:rsidRDefault="008969D9" w:rsidP="00C51A7A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8969D9" w:rsidRDefault="008969D9" w:rsidP="00C51A7A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8969D9" w:rsidRDefault="008969D9" w:rsidP="00C51A7A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8969D9" w:rsidRPr="00C51A7A" w:rsidRDefault="008969D9" w:rsidP="00C51A7A">
      <w:pPr>
        <w:pStyle w:val="NoSpacing"/>
        <w:numPr>
          <w:ilvl w:val="0"/>
          <w:numId w:val="9"/>
        </w:numPr>
        <w:rPr>
          <w:rFonts w:ascii="Times New Roman" w:hAnsi="Times New Roman"/>
          <w:b/>
          <w:sz w:val="24"/>
        </w:rPr>
      </w:pPr>
      <w:r w:rsidRPr="00C51A7A">
        <w:rPr>
          <w:rFonts w:ascii="Times New Roman" w:hAnsi="Times New Roman"/>
          <w:sz w:val="24"/>
          <w:u w:val="single"/>
        </w:rPr>
        <w:t>1</w:t>
      </w:r>
      <w:r>
        <w:rPr>
          <w:rFonts w:ascii="Times New Roman" w:hAnsi="Times New Roman"/>
          <w:sz w:val="24"/>
        </w:rPr>
        <w:t>’i  24 tane olan oyuncakların</w:t>
      </w:r>
    </w:p>
    <w:p w:rsidR="008969D9" w:rsidRDefault="008969D9" w:rsidP="00C51A7A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</w:t>
      </w:r>
    </w:p>
    <w:p w:rsidR="008969D9" w:rsidRDefault="008969D9" w:rsidP="00C51A7A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tamamı kaç tanedir?</w:t>
      </w:r>
    </w:p>
    <w:p w:rsidR="008969D9" w:rsidRDefault="008969D9" w:rsidP="00C51A7A">
      <w:pPr>
        <w:pStyle w:val="NoSpacing"/>
        <w:ind w:left="720"/>
        <w:rPr>
          <w:rFonts w:ascii="Times New Roman" w:hAnsi="Times New Roman"/>
          <w:sz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8969D9" w:rsidRPr="00D73F2F" w:rsidTr="00D73F2F"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8969D9" w:rsidRDefault="008969D9" w:rsidP="00C51A7A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8969D9" w:rsidRDefault="008969D9" w:rsidP="00C51A7A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8969D9" w:rsidRPr="007267BC" w:rsidRDefault="008969D9" w:rsidP="00C51A7A">
      <w:pPr>
        <w:pStyle w:val="NoSpacing"/>
        <w:numPr>
          <w:ilvl w:val="0"/>
          <w:numId w:val="9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Ayşe Miray bayramda 120 lira harçlık toplamıştır. Bu paranın </w:t>
      </w:r>
      <w:r>
        <w:rPr>
          <w:rFonts w:ascii="Times New Roman" w:hAnsi="Times New Roman"/>
          <w:sz w:val="24"/>
          <w:u w:val="single"/>
        </w:rPr>
        <w:t>3</w:t>
      </w:r>
      <w:r>
        <w:rPr>
          <w:rFonts w:ascii="Times New Roman" w:hAnsi="Times New Roman"/>
          <w:sz w:val="24"/>
        </w:rPr>
        <w:t xml:space="preserve"> ’ü</w:t>
      </w:r>
    </w:p>
    <w:p w:rsidR="008969D9" w:rsidRDefault="008969D9" w:rsidP="007267BC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                                                  </w:t>
      </w:r>
      <w:r w:rsidRPr="007267BC">
        <w:rPr>
          <w:rFonts w:ascii="Times New Roman" w:hAnsi="Times New Roman"/>
          <w:sz w:val="24"/>
        </w:rPr>
        <w:t>8</w:t>
      </w:r>
    </w:p>
    <w:p w:rsidR="008969D9" w:rsidRDefault="008969D9" w:rsidP="007267BC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ile kendisine kitap aldığına göre; Ayşe Miray’ın kaç lirası kalmıştır?</w:t>
      </w:r>
    </w:p>
    <w:p w:rsidR="008969D9" w:rsidRDefault="008969D9" w:rsidP="007267BC">
      <w:pPr>
        <w:pStyle w:val="NoSpacing"/>
        <w:ind w:left="720"/>
        <w:rPr>
          <w:rFonts w:ascii="Times New Roman" w:hAnsi="Times New Roman"/>
          <w:sz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8969D9" w:rsidRDefault="008969D9" w:rsidP="007267BC">
      <w:pPr>
        <w:pStyle w:val="NoSpacing"/>
        <w:ind w:left="720"/>
        <w:rPr>
          <w:rFonts w:ascii="Times New Roman" w:hAnsi="Times New Roman"/>
          <w:sz w:val="24"/>
        </w:rPr>
      </w:pPr>
    </w:p>
    <w:p w:rsidR="008969D9" w:rsidRDefault="008969D9" w:rsidP="007267BC">
      <w:pPr>
        <w:pStyle w:val="NoSpacing"/>
        <w:ind w:left="720"/>
        <w:rPr>
          <w:rFonts w:ascii="Times New Roman" w:hAnsi="Times New Roman"/>
          <w:sz w:val="24"/>
        </w:rPr>
      </w:pPr>
    </w:p>
    <w:p w:rsidR="008969D9" w:rsidRPr="007267BC" w:rsidRDefault="008969D9" w:rsidP="007267BC">
      <w:pPr>
        <w:pStyle w:val="NoSpacing"/>
        <w:ind w:left="720"/>
        <w:rPr>
          <w:rFonts w:ascii="Times New Roman" w:hAnsi="Times New Roman"/>
          <w:sz w:val="24"/>
        </w:rPr>
      </w:pPr>
    </w:p>
    <w:p w:rsidR="008969D9" w:rsidRPr="007267BC" w:rsidRDefault="008969D9" w:rsidP="00C51A7A">
      <w:pPr>
        <w:pStyle w:val="NoSpacing"/>
        <w:numPr>
          <w:ilvl w:val="0"/>
          <w:numId w:val="9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Ahmet’in babası 56 yaşındadır. Abisinin yaşı, babasının yaşının </w:t>
      </w:r>
      <w:smartTag w:uri="urn:schemas-microsoft-com:office:smarttags" w:element="metricconverter">
        <w:smartTagPr>
          <w:attr w:name="ProductID" w:val="2 ’"/>
        </w:smartTagPr>
        <w:r w:rsidRPr="007267BC">
          <w:rPr>
            <w:rFonts w:ascii="Times New Roman" w:hAnsi="Times New Roman"/>
            <w:sz w:val="24"/>
            <w:u w:val="single"/>
          </w:rPr>
          <w:t>2</w:t>
        </w:r>
        <w:r>
          <w:rPr>
            <w:rFonts w:ascii="Times New Roman" w:hAnsi="Times New Roman"/>
            <w:sz w:val="24"/>
            <w:u w:val="single"/>
          </w:rPr>
          <w:t xml:space="preserve"> </w:t>
        </w:r>
        <w:r>
          <w:rPr>
            <w:rFonts w:ascii="Times New Roman" w:hAnsi="Times New Roman"/>
            <w:sz w:val="24"/>
          </w:rPr>
          <w:t>’</w:t>
        </w:r>
      </w:smartTag>
      <w:r>
        <w:rPr>
          <w:rFonts w:ascii="Times New Roman" w:hAnsi="Times New Roman"/>
          <w:sz w:val="24"/>
        </w:rPr>
        <w:t xml:space="preserve"> </w:t>
      </w:r>
    </w:p>
    <w:p w:rsidR="008969D9" w:rsidRDefault="008969D9" w:rsidP="007267BC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      7                    </w:t>
      </w:r>
    </w:p>
    <w:p w:rsidR="008969D9" w:rsidRDefault="008969D9" w:rsidP="007267BC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si kadardır. Ahmet, abisinden 9 yaş küçük olduğuna göre; Ahmet kaç yaşındadır?</w:t>
      </w:r>
    </w:p>
    <w:p w:rsidR="008969D9" w:rsidRDefault="008969D9" w:rsidP="007267BC">
      <w:pPr>
        <w:pStyle w:val="NoSpacing"/>
        <w:ind w:left="720"/>
        <w:rPr>
          <w:rFonts w:ascii="Times New Roman" w:hAnsi="Times New Roman"/>
          <w:sz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8969D9" w:rsidRDefault="008969D9" w:rsidP="007267BC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8969D9" w:rsidRDefault="008969D9" w:rsidP="007267BC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8969D9" w:rsidRPr="007267BC" w:rsidRDefault="008969D9" w:rsidP="007267BC">
      <w:pPr>
        <w:pStyle w:val="NoSpacing"/>
        <w:rPr>
          <w:rFonts w:ascii="Times New Roman" w:hAnsi="Times New Roman"/>
          <w:b/>
          <w:sz w:val="24"/>
        </w:rPr>
      </w:pPr>
    </w:p>
    <w:p w:rsidR="008969D9" w:rsidRPr="00EF241C" w:rsidRDefault="008969D9" w:rsidP="00C51A7A">
      <w:pPr>
        <w:pStyle w:val="NoSpacing"/>
        <w:numPr>
          <w:ilvl w:val="0"/>
          <w:numId w:val="9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Bir basketbol maçında atılan sayıların </w:t>
      </w:r>
      <w:r w:rsidRPr="00EF241C">
        <w:rPr>
          <w:rFonts w:ascii="Times New Roman" w:hAnsi="Times New Roman"/>
          <w:sz w:val="24"/>
          <w:u w:val="single"/>
        </w:rPr>
        <w:t>5</w:t>
      </w:r>
      <w:r>
        <w:rPr>
          <w:rFonts w:ascii="Times New Roman" w:hAnsi="Times New Roman"/>
          <w:sz w:val="24"/>
        </w:rPr>
        <w:t xml:space="preserve"> ’i 25 olduğuna göre;</w:t>
      </w:r>
    </w:p>
    <w:p w:rsidR="008969D9" w:rsidRDefault="008969D9" w:rsidP="00EF241C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7</w:t>
      </w:r>
    </w:p>
    <w:p w:rsidR="008969D9" w:rsidRDefault="008969D9" w:rsidP="00EF241C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Bu basketbol maçında toplam kaç sayı atılmıştır?</w:t>
      </w:r>
    </w:p>
    <w:p w:rsidR="008969D9" w:rsidRDefault="008969D9" w:rsidP="00EF241C">
      <w:pPr>
        <w:pStyle w:val="NoSpacing"/>
        <w:rPr>
          <w:rFonts w:ascii="Times New Roman" w:hAnsi="Times New Roman"/>
          <w:sz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8969D9" w:rsidRDefault="008969D9" w:rsidP="00EF241C">
      <w:pPr>
        <w:pStyle w:val="NoSpacing"/>
        <w:rPr>
          <w:rFonts w:ascii="Times New Roman" w:hAnsi="Times New Roman"/>
          <w:sz w:val="24"/>
        </w:rPr>
      </w:pPr>
    </w:p>
    <w:p w:rsidR="008969D9" w:rsidRDefault="008969D9" w:rsidP="00EF241C">
      <w:pPr>
        <w:pStyle w:val="NoSpacing"/>
        <w:rPr>
          <w:rFonts w:ascii="Times New Roman" w:hAnsi="Times New Roman"/>
          <w:b/>
          <w:sz w:val="24"/>
        </w:rPr>
      </w:pPr>
    </w:p>
    <w:p w:rsidR="008969D9" w:rsidRPr="00EF241C" w:rsidRDefault="008969D9" w:rsidP="00C51A7A">
      <w:pPr>
        <w:pStyle w:val="NoSpacing"/>
        <w:numPr>
          <w:ilvl w:val="0"/>
          <w:numId w:val="9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Sınıfımızdaki 28 öğrencinin </w:t>
      </w:r>
      <w:r w:rsidRPr="00EF241C">
        <w:rPr>
          <w:rFonts w:ascii="Times New Roman" w:hAnsi="Times New Roman"/>
          <w:sz w:val="24"/>
          <w:u w:val="single"/>
        </w:rPr>
        <w:t>1</w:t>
      </w:r>
      <w:r>
        <w:rPr>
          <w:rFonts w:ascii="Times New Roman" w:hAnsi="Times New Roman"/>
          <w:sz w:val="24"/>
        </w:rPr>
        <w:t xml:space="preserve"> ’i</w:t>
      </w:r>
    </w:p>
    <w:p w:rsidR="008969D9" w:rsidRDefault="008969D9" w:rsidP="00EF241C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  4</w:t>
      </w:r>
    </w:p>
    <w:p w:rsidR="008969D9" w:rsidRDefault="008969D9" w:rsidP="00EF241C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kız öğrenci ise, sınıfımızda kaç tane erkek öğrenci vardır? </w:t>
      </w:r>
    </w:p>
    <w:p w:rsidR="008969D9" w:rsidRDefault="008969D9" w:rsidP="00EF241C">
      <w:pPr>
        <w:pStyle w:val="NoSpacing"/>
        <w:ind w:left="720"/>
        <w:rPr>
          <w:rFonts w:ascii="Times New Roman" w:hAnsi="Times New Roman"/>
          <w:sz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8969D9" w:rsidRPr="00EF241C" w:rsidRDefault="008969D9" w:rsidP="00C51A7A">
      <w:pPr>
        <w:pStyle w:val="NoSpacing"/>
        <w:numPr>
          <w:ilvl w:val="0"/>
          <w:numId w:val="9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240 dakikalık bir sınavın </w:t>
      </w:r>
      <w:r w:rsidRPr="00EF241C">
        <w:rPr>
          <w:rFonts w:ascii="Times New Roman" w:hAnsi="Times New Roman"/>
          <w:sz w:val="24"/>
          <w:u w:val="single"/>
        </w:rPr>
        <w:t>2</w:t>
      </w:r>
      <w:r>
        <w:rPr>
          <w:rFonts w:ascii="Times New Roman" w:hAnsi="Times New Roman"/>
          <w:sz w:val="24"/>
        </w:rPr>
        <w:t xml:space="preserve"> ’si </w:t>
      </w:r>
    </w:p>
    <w:p w:rsidR="008969D9" w:rsidRDefault="008969D9" w:rsidP="00EF241C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3</w:t>
      </w:r>
    </w:p>
    <w:p w:rsidR="008969D9" w:rsidRDefault="008969D9" w:rsidP="00EF241C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geçmiştir. Sınavın bitmesine kaç dakika kalmıştır?</w:t>
      </w:r>
    </w:p>
    <w:p w:rsidR="008969D9" w:rsidRDefault="008969D9" w:rsidP="00EF241C">
      <w:pPr>
        <w:pStyle w:val="NoSpacing"/>
        <w:ind w:left="720"/>
        <w:rPr>
          <w:rFonts w:ascii="Times New Roman" w:hAnsi="Times New Roman"/>
          <w:sz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8969D9" w:rsidRDefault="008969D9" w:rsidP="00EF241C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8969D9" w:rsidRDefault="008969D9" w:rsidP="00EF241C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8969D9" w:rsidRDefault="008969D9" w:rsidP="00EF241C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8969D9" w:rsidRPr="00B6307A" w:rsidRDefault="008969D9" w:rsidP="00EF241C">
      <w:pPr>
        <w:pStyle w:val="NoSpacing"/>
        <w:numPr>
          <w:ilvl w:val="0"/>
          <w:numId w:val="9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Bir mağazadaki şapkaların </w:t>
      </w:r>
      <w:r w:rsidRPr="00B6307A">
        <w:rPr>
          <w:rFonts w:ascii="Times New Roman" w:hAnsi="Times New Roman"/>
          <w:sz w:val="24"/>
          <w:u w:val="single"/>
        </w:rPr>
        <w:t>4</w:t>
      </w:r>
      <w:r>
        <w:rPr>
          <w:rFonts w:ascii="Times New Roman" w:hAnsi="Times New Roman"/>
          <w:sz w:val="24"/>
        </w:rPr>
        <w:t xml:space="preserve"> ’ü</w:t>
      </w:r>
    </w:p>
    <w:p w:rsidR="008969D9" w:rsidRDefault="008969D9" w:rsidP="00B6307A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                5</w:t>
      </w:r>
    </w:p>
    <w:p w:rsidR="008969D9" w:rsidRDefault="008969D9" w:rsidP="00B6307A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satılmıştır. Satılan şapkaların sayısı </w:t>
      </w:r>
    </w:p>
    <w:p w:rsidR="008969D9" w:rsidRDefault="008969D9" w:rsidP="00B6307A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64 olduğuna göre, bu mağazada kaç tane şapka vardı?</w:t>
      </w:r>
    </w:p>
    <w:p w:rsidR="008969D9" w:rsidRDefault="008969D9" w:rsidP="00B6307A">
      <w:pPr>
        <w:pStyle w:val="NoSpacing"/>
        <w:ind w:left="720"/>
        <w:rPr>
          <w:rFonts w:ascii="Times New Roman" w:hAnsi="Times New Roman"/>
          <w:sz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8969D9" w:rsidRDefault="008969D9" w:rsidP="00B6307A">
      <w:pPr>
        <w:pStyle w:val="NoSpacing"/>
        <w:ind w:left="720"/>
        <w:rPr>
          <w:rFonts w:ascii="Times New Roman" w:hAnsi="Times New Roman"/>
          <w:sz w:val="24"/>
        </w:rPr>
      </w:pPr>
    </w:p>
    <w:p w:rsidR="008969D9" w:rsidRDefault="008969D9" w:rsidP="00B6307A">
      <w:pPr>
        <w:pStyle w:val="NoSpacing"/>
        <w:ind w:left="720"/>
        <w:rPr>
          <w:rFonts w:ascii="Times New Roman" w:hAnsi="Times New Roman"/>
          <w:sz w:val="24"/>
        </w:rPr>
      </w:pPr>
    </w:p>
    <w:p w:rsidR="008969D9" w:rsidRPr="00B6307A" w:rsidRDefault="008969D9" w:rsidP="00B6307A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8969D9" w:rsidRPr="006A08F6" w:rsidRDefault="008969D9" w:rsidP="00EF241C">
      <w:pPr>
        <w:pStyle w:val="NoSpacing"/>
        <w:numPr>
          <w:ilvl w:val="0"/>
          <w:numId w:val="9"/>
        </w:numPr>
        <w:rPr>
          <w:rFonts w:ascii="Times New Roman" w:hAnsi="Times New Roman"/>
          <w:b/>
          <w:sz w:val="24"/>
        </w:rPr>
      </w:pPr>
      <w:r w:rsidRPr="006A08F6">
        <w:rPr>
          <w:rFonts w:ascii="Times New Roman" w:hAnsi="Times New Roman"/>
          <w:sz w:val="24"/>
          <w:u w:val="single"/>
        </w:rPr>
        <w:t>3</w:t>
      </w:r>
      <w:r>
        <w:rPr>
          <w:rFonts w:ascii="Times New Roman" w:hAnsi="Times New Roman"/>
          <w:sz w:val="24"/>
        </w:rPr>
        <w:t xml:space="preserve"> ’i 45 olan sayının </w:t>
      </w:r>
      <w:r w:rsidRPr="006A08F6">
        <w:rPr>
          <w:rFonts w:ascii="Times New Roman" w:hAnsi="Times New Roman"/>
          <w:sz w:val="24"/>
          <w:u w:val="single"/>
        </w:rPr>
        <w:t>3</w:t>
      </w:r>
      <w:r>
        <w:rPr>
          <w:rFonts w:ascii="Times New Roman" w:hAnsi="Times New Roman"/>
          <w:sz w:val="24"/>
        </w:rPr>
        <w:t xml:space="preserve"> ’ü kaçtır?</w:t>
      </w:r>
    </w:p>
    <w:p w:rsidR="008969D9" w:rsidRDefault="008969D9" w:rsidP="006A08F6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8                              4</w:t>
      </w:r>
    </w:p>
    <w:p w:rsidR="008969D9" w:rsidRDefault="008969D9" w:rsidP="006A08F6">
      <w:pPr>
        <w:pStyle w:val="NoSpacing"/>
        <w:ind w:left="720"/>
        <w:rPr>
          <w:rFonts w:ascii="Times New Roman" w:hAnsi="Times New Roman"/>
          <w:sz w:val="24"/>
        </w:rPr>
      </w:pPr>
    </w:p>
    <w:p w:rsidR="008969D9" w:rsidRDefault="008969D9" w:rsidP="006A08F6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8969D9" w:rsidRDefault="008969D9" w:rsidP="006A08F6">
      <w:pPr>
        <w:pStyle w:val="NoSpacing"/>
        <w:ind w:left="720"/>
        <w:rPr>
          <w:rFonts w:ascii="Times New Roman" w:hAnsi="Times New Roman"/>
          <w:sz w:val="24"/>
        </w:rPr>
      </w:pPr>
    </w:p>
    <w:p w:rsidR="008969D9" w:rsidRDefault="008969D9" w:rsidP="006A08F6">
      <w:pPr>
        <w:pStyle w:val="NoSpacing"/>
        <w:ind w:left="720"/>
        <w:rPr>
          <w:rFonts w:ascii="Times New Roman" w:hAnsi="Times New Roman"/>
          <w:sz w:val="24"/>
        </w:rPr>
      </w:pPr>
    </w:p>
    <w:p w:rsidR="008969D9" w:rsidRDefault="008969D9" w:rsidP="006A08F6">
      <w:pPr>
        <w:pStyle w:val="NoSpacing"/>
        <w:ind w:left="720"/>
        <w:rPr>
          <w:rFonts w:ascii="Times New Roman" w:hAnsi="Times New Roman"/>
          <w:sz w:val="24"/>
        </w:rPr>
      </w:pPr>
    </w:p>
    <w:p w:rsidR="008969D9" w:rsidRPr="006A08F6" w:rsidRDefault="008969D9" w:rsidP="006A08F6">
      <w:pPr>
        <w:pStyle w:val="NoSpacing"/>
        <w:ind w:left="720"/>
        <w:rPr>
          <w:rFonts w:ascii="Times New Roman" w:hAnsi="Times New Roman"/>
          <w:b/>
          <w:sz w:val="24"/>
        </w:rPr>
      </w:pPr>
    </w:p>
    <w:p w:rsidR="008969D9" w:rsidRPr="006A08F6" w:rsidRDefault="008969D9" w:rsidP="00EF241C">
      <w:pPr>
        <w:pStyle w:val="NoSpacing"/>
        <w:numPr>
          <w:ilvl w:val="0"/>
          <w:numId w:val="9"/>
        </w:num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sz w:val="24"/>
        </w:rPr>
        <w:t xml:space="preserve">Bir manav, </w:t>
      </w:r>
      <w:smartTag w:uri="urn:schemas-microsoft-com:office:smarttags" w:element="metricconverter">
        <w:smartTagPr>
          <w:attr w:name="ProductID" w:val="6 kilogram"/>
        </w:smartTagPr>
        <w:r>
          <w:rPr>
            <w:rFonts w:ascii="Times New Roman" w:hAnsi="Times New Roman"/>
            <w:sz w:val="24"/>
          </w:rPr>
          <w:t>45 kilogram</w:t>
        </w:r>
      </w:smartTag>
      <w:r>
        <w:rPr>
          <w:rFonts w:ascii="Times New Roman" w:hAnsi="Times New Roman"/>
          <w:sz w:val="24"/>
        </w:rPr>
        <w:t xml:space="preserve"> portakalın </w:t>
      </w:r>
      <w:r w:rsidRPr="006A08F6">
        <w:rPr>
          <w:rFonts w:ascii="Times New Roman" w:hAnsi="Times New Roman"/>
          <w:sz w:val="24"/>
          <w:u w:val="single"/>
        </w:rPr>
        <w:t>2</w:t>
      </w:r>
      <w:r>
        <w:rPr>
          <w:rFonts w:ascii="Times New Roman" w:hAnsi="Times New Roman"/>
          <w:sz w:val="24"/>
        </w:rPr>
        <w:t xml:space="preserve"> ’sinden </w:t>
      </w:r>
      <w:smartTag w:uri="urn:schemas-microsoft-com:office:smarttags" w:element="metricconverter">
        <w:smartTagPr>
          <w:attr w:name="ProductID" w:val="6 kilogram"/>
        </w:smartTagPr>
        <w:r>
          <w:rPr>
            <w:rFonts w:ascii="Times New Roman" w:hAnsi="Times New Roman"/>
            <w:sz w:val="24"/>
          </w:rPr>
          <w:t>6 kilogram</w:t>
        </w:r>
      </w:smartTag>
      <w:r>
        <w:rPr>
          <w:rFonts w:ascii="Times New Roman" w:hAnsi="Times New Roman"/>
          <w:sz w:val="24"/>
        </w:rPr>
        <w:t xml:space="preserve"> daha fazlasını</w:t>
      </w:r>
    </w:p>
    <w:p w:rsidR="008969D9" w:rsidRDefault="008969D9" w:rsidP="006A08F6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</w:t>
      </w:r>
    </w:p>
    <w:p w:rsidR="008969D9" w:rsidRDefault="008969D9" w:rsidP="006A08F6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satmıştır. Manavın Kaç kilogram portakalı kalmıştır?</w:t>
      </w:r>
    </w:p>
    <w:p w:rsidR="008969D9" w:rsidRDefault="008969D9" w:rsidP="006A08F6">
      <w:pPr>
        <w:pStyle w:val="NoSpacing"/>
        <w:ind w:left="720"/>
        <w:rPr>
          <w:rFonts w:ascii="Times New Roman" w:hAnsi="Times New Roman"/>
          <w:sz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8969D9" w:rsidRDefault="008969D9" w:rsidP="006A08F6">
      <w:pPr>
        <w:pStyle w:val="NoSpacing"/>
        <w:ind w:left="720"/>
        <w:rPr>
          <w:rFonts w:ascii="Times New Roman" w:hAnsi="Times New Roman"/>
          <w:sz w:val="24"/>
        </w:rPr>
      </w:pPr>
    </w:p>
    <w:p w:rsidR="008969D9" w:rsidRDefault="008969D9" w:rsidP="006A08F6">
      <w:pPr>
        <w:pStyle w:val="NoSpacing"/>
        <w:ind w:left="720"/>
        <w:rPr>
          <w:rFonts w:ascii="Times New Roman" w:hAnsi="Times New Roman"/>
          <w:sz w:val="24"/>
        </w:rPr>
      </w:pPr>
    </w:p>
    <w:p w:rsidR="008969D9" w:rsidRDefault="008969D9" w:rsidP="006A08F6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Yaren, parasının </w:t>
      </w:r>
      <w:r w:rsidRPr="006A08F6">
        <w:rPr>
          <w:rFonts w:ascii="Times New Roman" w:hAnsi="Times New Roman"/>
          <w:sz w:val="24"/>
          <w:u w:val="single"/>
        </w:rPr>
        <w:t>2</w:t>
      </w:r>
      <w:r>
        <w:rPr>
          <w:rFonts w:ascii="Times New Roman" w:hAnsi="Times New Roman"/>
          <w:sz w:val="24"/>
        </w:rPr>
        <w:t xml:space="preserve"> ’sini harcayınca </w:t>
      </w:r>
    </w:p>
    <w:p w:rsidR="008969D9" w:rsidRDefault="008969D9" w:rsidP="006A08F6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                           7</w:t>
      </w:r>
    </w:p>
    <w:p w:rsidR="008969D9" w:rsidRDefault="008969D9" w:rsidP="006A08F6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45 lirası kalmıştır. Yaren’in, parasını harcamadan önce kaç lirası vardı?</w:t>
      </w:r>
    </w:p>
    <w:p w:rsidR="008969D9" w:rsidRDefault="008969D9" w:rsidP="006A08F6">
      <w:pPr>
        <w:pStyle w:val="NoSpacing"/>
        <w:ind w:left="720"/>
        <w:rPr>
          <w:rFonts w:ascii="Times New Roman" w:hAnsi="Times New Roman"/>
          <w:sz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8969D9" w:rsidRPr="00D73F2F" w:rsidTr="00D73F2F"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  <w:r w:rsidRPr="00D73F2F">
              <w:rPr>
                <w:rFonts w:ascii="Times New Roman" w:hAnsi="Times New Roman"/>
                <w:sz w:val="24"/>
              </w:rPr>
              <w:t xml:space="preserve"> </w:t>
            </w: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3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22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8969D9" w:rsidRDefault="008969D9" w:rsidP="006A08F6">
      <w:pPr>
        <w:pStyle w:val="NoSpacing"/>
        <w:ind w:left="720"/>
        <w:rPr>
          <w:rFonts w:ascii="Times New Roman" w:hAnsi="Times New Roman"/>
          <w:sz w:val="24"/>
        </w:rPr>
      </w:pPr>
    </w:p>
    <w:p w:rsidR="008969D9" w:rsidRDefault="008969D9" w:rsidP="006A08F6">
      <w:pPr>
        <w:pStyle w:val="NoSpacing"/>
        <w:ind w:left="720"/>
        <w:rPr>
          <w:rFonts w:ascii="Times New Roman" w:hAnsi="Times New Roman"/>
          <w:sz w:val="24"/>
        </w:rPr>
      </w:pPr>
    </w:p>
    <w:p w:rsidR="008969D9" w:rsidRDefault="008969D9" w:rsidP="006A08F6">
      <w:pPr>
        <w:pStyle w:val="NoSpacing"/>
        <w:ind w:left="720"/>
        <w:rPr>
          <w:rFonts w:ascii="Times New Roman" w:hAnsi="Times New Roman"/>
          <w:sz w:val="24"/>
        </w:rPr>
      </w:pPr>
    </w:p>
    <w:p w:rsidR="008969D9" w:rsidRDefault="008969D9" w:rsidP="006A08F6">
      <w:pPr>
        <w:pStyle w:val="NoSpacing"/>
        <w:numPr>
          <w:ilvl w:val="0"/>
          <w:numId w:val="9"/>
        </w:num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  <w:u w:val="single"/>
        </w:rPr>
        <w:t>3</w:t>
      </w:r>
      <w:r>
        <w:rPr>
          <w:rFonts w:ascii="Times New Roman" w:hAnsi="Times New Roman"/>
          <w:sz w:val="24"/>
        </w:rPr>
        <w:t xml:space="preserve"> ’u 84 olan sayının </w:t>
      </w:r>
      <w:r w:rsidRPr="006A2DB2">
        <w:rPr>
          <w:rFonts w:ascii="Times New Roman" w:hAnsi="Times New Roman"/>
          <w:sz w:val="24"/>
          <w:u w:val="single"/>
        </w:rPr>
        <w:t>1</w:t>
      </w:r>
      <w:r>
        <w:rPr>
          <w:rFonts w:ascii="Times New Roman" w:hAnsi="Times New Roman"/>
          <w:sz w:val="24"/>
        </w:rPr>
        <w:t xml:space="preserve"> ’si kaçtır?</w:t>
      </w:r>
    </w:p>
    <w:p w:rsidR="008969D9" w:rsidRDefault="008969D9" w:rsidP="006A2DB2">
      <w:pPr>
        <w:pStyle w:val="NoSpacing"/>
        <w:ind w:left="72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9                               7</w:t>
      </w:r>
    </w:p>
    <w:p w:rsidR="008969D9" w:rsidRDefault="008969D9" w:rsidP="006A2DB2">
      <w:pPr>
        <w:pStyle w:val="NoSpacing"/>
        <w:ind w:left="720"/>
        <w:rPr>
          <w:rFonts w:ascii="Times New Roman" w:hAnsi="Times New Roman"/>
          <w:sz w:val="24"/>
        </w:rPr>
      </w:pPr>
    </w:p>
    <w:p w:rsidR="008969D9" w:rsidRDefault="008969D9" w:rsidP="006A2DB2">
      <w:pPr>
        <w:pStyle w:val="NoSpacing"/>
        <w:ind w:left="720"/>
        <w:rPr>
          <w:rFonts w:ascii="Times New Roman" w:hAnsi="Times New Roman"/>
          <w:sz w:val="24"/>
        </w:rPr>
      </w:pP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  <w:gridCol w:w="236"/>
      </w:tblGrid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  <w:tr w:rsidR="008969D9" w:rsidRPr="00D73F2F" w:rsidTr="00D73F2F"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216" w:type="dxa"/>
          </w:tcPr>
          <w:p w:rsidR="008969D9" w:rsidRPr="00D73F2F" w:rsidRDefault="008969D9" w:rsidP="005D5A84">
            <w:pPr>
              <w:pStyle w:val="NoSpacing"/>
              <w:rPr>
                <w:rFonts w:ascii="Times New Roman" w:hAnsi="Times New Roman"/>
                <w:b/>
                <w:sz w:val="24"/>
              </w:rPr>
            </w:pPr>
          </w:p>
        </w:tc>
      </w:tr>
    </w:tbl>
    <w:p w:rsidR="008969D9" w:rsidRDefault="008969D9" w:rsidP="006A2DB2">
      <w:pPr>
        <w:pStyle w:val="NoSpacing"/>
        <w:ind w:left="720"/>
        <w:rPr>
          <w:rFonts w:ascii="Times New Roman" w:hAnsi="Times New Roman"/>
          <w:sz w:val="24"/>
        </w:rPr>
      </w:pPr>
    </w:p>
    <w:p w:rsidR="008969D9" w:rsidRDefault="008969D9" w:rsidP="009218B9">
      <w:r>
        <w:t xml:space="preserve">www.sorubak.com   </w:t>
      </w:r>
    </w:p>
    <w:p w:rsidR="008969D9" w:rsidRPr="00C51A7A" w:rsidRDefault="008969D9" w:rsidP="009218B9">
      <w:pPr>
        <w:pStyle w:val="NoSpacing"/>
        <w:ind w:left="720"/>
      </w:pPr>
    </w:p>
    <w:sectPr w:rsidR="008969D9" w:rsidRPr="00C51A7A" w:rsidSect="00C51A7A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690"/>
    <w:multiLevelType w:val="hybridMultilevel"/>
    <w:tmpl w:val="ACACB3EE"/>
    <w:lvl w:ilvl="0" w:tplc="61EE81DE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089C7A59"/>
    <w:multiLevelType w:val="hybridMultilevel"/>
    <w:tmpl w:val="22EE746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A511537"/>
    <w:multiLevelType w:val="hybridMultilevel"/>
    <w:tmpl w:val="C91821C6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F797B93"/>
    <w:multiLevelType w:val="hybridMultilevel"/>
    <w:tmpl w:val="F8A6B9B2"/>
    <w:lvl w:ilvl="0" w:tplc="5882C6F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3FF72C2"/>
    <w:multiLevelType w:val="hybridMultilevel"/>
    <w:tmpl w:val="7D967C9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587E41"/>
    <w:multiLevelType w:val="hybridMultilevel"/>
    <w:tmpl w:val="4C72338A"/>
    <w:lvl w:ilvl="0" w:tplc="B568DCC6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41B1715C"/>
    <w:multiLevelType w:val="hybridMultilevel"/>
    <w:tmpl w:val="C6FEA1AA"/>
    <w:lvl w:ilvl="0" w:tplc="E0D0125C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6DF47CB8"/>
    <w:multiLevelType w:val="hybridMultilevel"/>
    <w:tmpl w:val="95AEA81A"/>
    <w:lvl w:ilvl="0" w:tplc="1DD2431A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79C30C0D"/>
    <w:multiLevelType w:val="hybridMultilevel"/>
    <w:tmpl w:val="7028101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6"/>
  </w:num>
  <w:num w:numId="5">
    <w:abstractNumId w:val="8"/>
  </w:num>
  <w:num w:numId="6">
    <w:abstractNumId w:val="7"/>
  </w:num>
  <w:num w:numId="7">
    <w:abstractNumId w:val="5"/>
  </w:num>
  <w:num w:numId="8">
    <w:abstractNumId w:val="1"/>
  </w:num>
  <w:num w:numId="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9E4"/>
    <w:rsid w:val="000B5DEE"/>
    <w:rsid w:val="00101BD9"/>
    <w:rsid w:val="001E0552"/>
    <w:rsid w:val="002249D8"/>
    <w:rsid w:val="003925D1"/>
    <w:rsid w:val="003B03B9"/>
    <w:rsid w:val="003C033A"/>
    <w:rsid w:val="003F0071"/>
    <w:rsid w:val="00421D37"/>
    <w:rsid w:val="004B7A37"/>
    <w:rsid w:val="0053035C"/>
    <w:rsid w:val="0057437E"/>
    <w:rsid w:val="00590B79"/>
    <w:rsid w:val="005C33D1"/>
    <w:rsid w:val="005D5A84"/>
    <w:rsid w:val="00615D0E"/>
    <w:rsid w:val="006505C8"/>
    <w:rsid w:val="00674A3A"/>
    <w:rsid w:val="006A08F6"/>
    <w:rsid w:val="006A2DB2"/>
    <w:rsid w:val="007267BC"/>
    <w:rsid w:val="008472B0"/>
    <w:rsid w:val="008969D9"/>
    <w:rsid w:val="009104A6"/>
    <w:rsid w:val="009218B9"/>
    <w:rsid w:val="00961379"/>
    <w:rsid w:val="009D6069"/>
    <w:rsid w:val="009E1031"/>
    <w:rsid w:val="00A80D65"/>
    <w:rsid w:val="00B330F4"/>
    <w:rsid w:val="00B6307A"/>
    <w:rsid w:val="00B74A91"/>
    <w:rsid w:val="00B96C70"/>
    <w:rsid w:val="00C375A0"/>
    <w:rsid w:val="00C51A7A"/>
    <w:rsid w:val="00C6227D"/>
    <w:rsid w:val="00D507DD"/>
    <w:rsid w:val="00D73F2F"/>
    <w:rsid w:val="00DA24FB"/>
    <w:rsid w:val="00DB237A"/>
    <w:rsid w:val="00E179E4"/>
    <w:rsid w:val="00EF2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33D1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421D37"/>
    <w:rPr>
      <w:lang w:eastAsia="en-US"/>
    </w:rPr>
  </w:style>
  <w:style w:type="table" w:styleId="TableGrid">
    <w:name w:val="Table Grid"/>
    <w:basedOn w:val="TableNormal"/>
    <w:uiPriority w:val="99"/>
    <w:rsid w:val="00DA24F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6A2DB2"/>
    <w:rPr>
      <w:rFonts w:cs="Times New Roman"/>
      <w:color w:val="0563C1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5440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2</Pages>
  <Words>462</Words>
  <Characters>2638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ilkergedik@mynet.com</dc:creator>
  <cp:keywords/>
  <dc:description/>
  <cp:lastModifiedBy>BİRSEN</cp:lastModifiedBy>
  <cp:revision>3</cp:revision>
  <cp:lastPrinted>2015-07-20T22:43:00Z</cp:lastPrinted>
  <dcterms:created xsi:type="dcterms:W3CDTF">2015-07-20T22:43:00Z</dcterms:created>
  <dcterms:modified xsi:type="dcterms:W3CDTF">2015-07-22T20:15:00Z</dcterms:modified>
</cp:coreProperties>
</file>